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9573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2123F9C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Dominican friar.</w:t>
      </w:r>
    </w:p>
    <w:p w14:paraId="011F0D8E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</w:p>
    <w:p w14:paraId="1F57B7CF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</w:p>
    <w:p w14:paraId="03335506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admitted by the </w:t>
      </w:r>
      <w:proofErr w:type="gramStart"/>
      <w:r>
        <w:rPr>
          <w:rFonts w:ascii="Times New Roman" w:hAnsi="Times New Roman" w:cs="Times New Roman"/>
          <w:sz w:val="24"/>
          <w:szCs w:val="24"/>
        </w:rPr>
        <w:t>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hear confessions in the diocese of </w:t>
      </w:r>
    </w:p>
    <w:p w14:paraId="63517778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Lincoln.</w:t>
      </w:r>
    </w:p>
    <w:p w14:paraId="47612634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5036564" w14:textId="77777777" w:rsidR="00D42768" w:rsidRDefault="00D42768" w:rsidP="00D4276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p.45)</w:t>
      </w:r>
    </w:p>
    <w:p w14:paraId="1E5598A1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</w:p>
    <w:p w14:paraId="54CD1029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</w:p>
    <w:p w14:paraId="59F1CD29" w14:textId="77777777" w:rsidR="00D42768" w:rsidRDefault="00D42768" w:rsidP="00D427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2023</w:t>
      </w:r>
    </w:p>
    <w:p w14:paraId="608148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A15D1" w14:textId="77777777" w:rsidR="00D42768" w:rsidRDefault="00D42768" w:rsidP="009139A6">
      <w:r>
        <w:separator/>
      </w:r>
    </w:p>
  </w:endnote>
  <w:endnote w:type="continuationSeparator" w:id="0">
    <w:p w14:paraId="08520DA8" w14:textId="77777777" w:rsidR="00D42768" w:rsidRDefault="00D427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67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A5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7E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043A0" w14:textId="77777777" w:rsidR="00D42768" w:rsidRDefault="00D42768" w:rsidP="009139A6">
      <w:r>
        <w:separator/>
      </w:r>
    </w:p>
  </w:footnote>
  <w:footnote w:type="continuationSeparator" w:id="0">
    <w:p w14:paraId="1C573BBB" w14:textId="77777777" w:rsidR="00D42768" w:rsidRDefault="00D427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7A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E5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39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6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276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5C14C"/>
  <w15:chartTrackingRefBased/>
  <w15:docId w15:val="{36D48AC6-6BC9-4116-B5A7-E6986841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76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2024-03-18T12:00:00Z</dcterms:created>
  <dcterms:modified xsi:type="dcterms:W3CDTF">2024-03-18T12:01:00Z</dcterms:modified>
</cp:coreProperties>
</file>